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A01BD" w14:textId="77777777" w:rsidR="00871D04" w:rsidRDefault="00871D04" w:rsidP="00871D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Christopher CLERKE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F717858" w14:textId="77777777" w:rsidR="00871D04" w:rsidRDefault="00871D04" w:rsidP="00871D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Hemingby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Lincolnshire. Yeoman.</w:t>
      </w:r>
    </w:p>
    <w:p w14:paraId="2F2282CA" w14:textId="77777777" w:rsidR="00871D04" w:rsidRDefault="00871D04" w:rsidP="00871D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A004969" w14:textId="77777777" w:rsidR="00871D04" w:rsidRDefault="00871D04" w:rsidP="00871D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80D2CAA" w14:textId="77777777" w:rsidR="00871D04" w:rsidRDefault="00871D04" w:rsidP="00871D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Knyght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Thurston</w:t>
      </w:r>
      <w:proofErr w:type="gramEnd"/>
    </w:p>
    <w:p w14:paraId="0C7768B4" w14:textId="77777777" w:rsidR="00871D04" w:rsidRDefault="00871D04" w:rsidP="00871D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Fayrclough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Linwood(q.v.),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Sirguay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Wragby(q.v.), George Fame </w:t>
      </w:r>
    </w:p>
    <w:p w14:paraId="5BF866EE" w14:textId="77777777" w:rsidR="00871D04" w:rsidRDefault="00871D04" w:rsidP="00871D04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Burgh on Bain(q.v.), John Ormesby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Withern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John Adyson </w:t>
      </w:r>
    </w:p>
    <w:p w14:paraId="6391925F" w14:textId="77777777" w:rsidR="00871D04" w:rsidRDefault="00871D04" w:rsidP="00871D04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Great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Sturton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Great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Sturton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62A94583" w14:textId="77777777" w:rsidR="00871D04" w:rsidRDefault="00871D04" w:rsidP="00871D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2DCAE39" w14:textId="77777777" w:rsidR="00871D04" w:rsidRDefault="00871D04" w:rsidP="00871D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148F4F" w14:textId="77777777" w:rsidR="00871D04" w:rsidRDefault="00871D04" w:rsidP="00871D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CA91EF" w14:textId="77777777" w:rsidR="00871D04" w:rsidRDefault="00871D04" w:rsidP="00871D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May2021</w:t>
      </w:r>
    </w:p>
    <w:p w14:paraId="2C54994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61AFF" w14:textId="77777777" w:rsidR="00871D04" w:rsidRDefault="00871D04" w:rsidP="009139A6">
      <w:r>
        <w:separator/>
      </w:r>
    </w:p>
  </w:endnote>
  <w:endnote w:type="continuationSeparator" w:id="0">
    <w:p w14:paraId="25AABBBD" w14:textId="77777777" w:rsidR="00871D04" w:rsidRDefault="00871D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59F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99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CC5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A2ADD" w14:textId="77777777" w:rsidR="00871D04" w:rsidRDefault="00871D04" w:rsidP="009139A6">
      <w:r>
        <w:separator/>
      </w:r>
    </w:p>
  </w:footnote>
  <w:footnote w:type="continuationSeparator" w:id="0">
    <w:p w14:paraId="75C6C725" w14:textId="77777777" w:rsidR="00871D04" w:rsidRDefault="00871D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A40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058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696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D04"/>
    <w:rsid w:val="000666E0"/>
    <w:rsid w:val="002510B7"/>
    <w:rsid w:val="005C130B"/>
    <w:rsid w:val="00826F5C"/>
    <w:rsid w:val="00871D0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D31C5"/>
  <w15:chartTrackingRefBased/>
  <w15:docId w15:val="{D02C275E-CEE2-4F9D-9B8E-8F645EC72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71D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2021-06-14T15:57:00Z</dcterms:created>
  <dcterms:modified xsi:type="dcterms:W3CDTF">2021-06-14T15:57:00Z</dcterms:modified>
</cp:coreProperties>
</file>